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FDB" w:rsidRPr="0099363D" w:rsidRDefault="001B4FDB" w:rsidP="00006B91">
      <w:pPr>
        <w:spacing w:after="20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1.</w:t>
      </w:r>
    </w:p>
    <w:p w:rsidR="001B4FDB" w:rsidRDefault="001B4FDB" w:rsidP="00006B91">
      <w:pPr>
        <w:spacing w:after="20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иссаи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асосиро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таъсири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организм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зинда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пайдоиши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олим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гузоштааст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А.Б. Ферсман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В.И. Вернадский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Д.В. Наливкин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И.М. Губкин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А.П. Карпинский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2.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Таълимоти петрографияи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аввалин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шуда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сол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Руссия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 xml:space="preserve">ӣ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шуд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Соли 1920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Соли 1925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Соли 1922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Соли 1929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Соли 1935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3. </w:t>
      </w:r>
    </w:p>
    <w:p w:rsidR="001B4FDB" w:rsidRDefault="001B4FDB" w:rsidP="00006B91">
      <w:pPr>
        <w:tabs>
          <w:tab w:val="left" w:pos="2160"/>
        </w:tabs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Таълимот оиди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симшавии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иланокии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ониби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олим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литология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ворид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шуд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М.С. Швецов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Л.Б. Рухин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Н.М. Страхов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Л.В. Пустовалов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Д.Н. Мушкетов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4.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таркиби литология кадом равия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Литологияи умум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Минералогия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Палеогеография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Усул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Геоморфология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5.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Равия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литолог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Фатсиал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Баъди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шиншав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Генетик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илав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Тектоник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6.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Пайдоиши литология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амчун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фан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давра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тааллу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Ибтидои асри ХХ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Ибтидои асри Х1Х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Миёнаи асри Х1Х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Охири асри Х1Х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Охири асри ХХ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7.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Дар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исмати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болоии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ишри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замин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чу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урии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6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)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чанд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фоизро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ташкил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менамоянд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30%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15%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20%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50%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8.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Чанд фоизи сат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Заминро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инсҳои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ташкил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меди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50%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25%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75%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10%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9.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Чанд фоизи кандани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фоиданок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аманд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30%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40%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75%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10%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 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Нер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ӯҳҳ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пайдокунандаи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Экзоген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Литостатик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Гидравл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Кимиёв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Атом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амчун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ибтидо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барои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пайдоиши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кадомҳоянд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Модда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сулоти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гидротермал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сулоти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метасоматоз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Пневматолиз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Гидролиз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Раванди литогенез ма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йирот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Механик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Минерал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Литолог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Оптик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Морфолог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баъди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пайдоиши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таҳшин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таҳшиншав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литогенез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Гузариш ба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метаморф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Нархи ашёи аз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истихро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шаванда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исоби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фоиз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30-40%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65-75%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45-50%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75-80%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5-10%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Нишонди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андаи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ягонагии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манбаи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материя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Оксиген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Сулфур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Сурма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 минерал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ноустувори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зами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 минерал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устувори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ву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Пироксен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Амфибол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Эпидот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ою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карбонат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Судфид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 байни омил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пайдошавии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аввал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кадомҳо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меистанд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Намуди литогенез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Тектогенез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афстарини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шароит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марбут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амвори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абиссал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Делта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Платформа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Сипар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кристалл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Минта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хамбиш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уршав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Вобаста ба шароит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Страхов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намуд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литогенезро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менамояд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Нивал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Хушк (арид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Намнок (гумид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Шамол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эол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Бархан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Аз ибтидои таърихи ташаккулёбии Замин барои пайдоиши 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роли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имро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мебозанд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Гидросфера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Литосфера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Фазои кай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он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Атмосфера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аъри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Замин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сули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порашавии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механи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 xml:space="preserve">ӣ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Зарра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порагию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коллоид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Гел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Махлул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Пайвастаги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кимиёв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Изотоп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Ба вайроншавии кимиёвии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таъсири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бештар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Кислота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органикию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айриорг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Азот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Гидроген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Сулфур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Карбон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лулкунандаи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аксари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пайвастаги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минералию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Оксигени озод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Гази карбон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Азот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Гидроген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Об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Муайянкунандаи реаксияи му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итро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ион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ташкил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менамояд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Оксиген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Карбон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Азот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Хлор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Гидроген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Вобаста ба бадандшавии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арорат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пастшавии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фишор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алшавии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оксиген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гуна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сурат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мегирад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Зиёд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Паст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Бета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мемонад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атъ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мегардад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Каме зиёд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об оксигени озод функсияхои зеринро иҷро менамояд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Пайвастаги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минералиро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оксид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мекунад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Оксид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арор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мекунад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Силикат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мекунад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Гидролиз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амчун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катализатор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хизмат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мерасонад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Кадом ранг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амчун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аломати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оксидкунанда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Сиё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Хинг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Сабз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Сафед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Хокистар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бур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Кислота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гумин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шароит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осил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об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равон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манба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термал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боришот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атмосфер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дарё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пирях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1км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3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оби 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ёнуси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микдори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модда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алшуда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~35 млн тонн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~10 млн тонн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~125 млн тонн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~2 млн тонн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~5 млн тонн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Маводи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аъри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замин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шакл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инти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Пораг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Атом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Коллоид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Фазахои сахт ва моеъ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Изотоп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Cambria Math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 байни газ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вул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кадомаш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бартар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?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H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bscript"/>
          <w:lang w:val="en-US" w:eastAsia="ru-RU"/>
        </w:rPr>
        <w:t>2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O+SO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bscript"/>
          <w:lang w:val="en-US" w:eastAsia="ru-RU"/>
        </w:rPr>
        <w:t>2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HCl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NO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bscript"/>
          <w:lang w:val="en-US" w:eastAsia="ru-RU"/>
        </w:rPr>
        <w:t>3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CO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O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bscript"/>
          <w:lang w:val="en-US" w:eastAsia="ru-RU"/>
        </w:rPr>
        <w:t>2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32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фазои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кай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шакли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чангу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убор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ва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метеорит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Замин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инти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дода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мешавад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.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Метеорит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Мис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Бирин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лод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Сурб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Имконияти бурдашав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воситаи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шамол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нисбати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порагии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гуна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Зиёд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Бета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мемонад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Кам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Каму зиёд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Тамоман намешавад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Масофаи бурдашавии маводи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омил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муайян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Андозаи зарра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Тундшавии бод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Гарм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Фишор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Намнок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замин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шусташуда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авзаи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як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сол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млн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тонн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)?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~5000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~20000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~40000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~60000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~80000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бурдашав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транспортировка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)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кварс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,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шпати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ро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,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халседон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дигар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лул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Суфта 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Тар 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Минерал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устувор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бурдашавии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Пироксен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Слюда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Калсит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Доломит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Халседон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Сабабхои дифференсиатсияи маводи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Механик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Кимиёв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Физик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Атом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Молейкулав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гуногунии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навбати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аввал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Касситерит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Рутил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Гранат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Шпат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ро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Кварс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 дифференсиатсияи механик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омил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таъсир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мерасонанд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Релеф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Рутубати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аво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Фишор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Сахт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Намнок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Дифференсиатсияи кимиёв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чунин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Майдон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Фазог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Делт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Хатт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литогенези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гумид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Ca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Si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Cu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Mn+Fe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S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43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</w:p>
    <w:p w:rsidR="001B4FDB" w:rsidRPr="0099363D" w:rsidRDefault="001B4FDB" w:rsidP="00006B91">
      <w:pPr>
        <w:tabs>
          <w:tab w:val="left" w:pos="216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озира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диффренсиатсияи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биоген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мешаванд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Фосфат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Намак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Сурб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Диффренсиатсияи физик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-кимиёв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хос аст ба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Маводи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алшуда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Маводи коллоид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Маводи майдапош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Маводи майдапора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Маводи чангу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убор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Омил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гуногунии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араён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Дифференсиатсия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Бодх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рдашав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Суфташав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Семантшав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Мувофи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шабакаи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4-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балла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суфташавии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тахшини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чунин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Суфташуда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Нимсуфташуда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суфташуда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3458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Носуфта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3458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Сементшуда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 суфташав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бештар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дучор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Санговисанг (галка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Ша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Рег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Алеврит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Пелит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лими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намнок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гумид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)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хос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Реги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Карбонат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Силикат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49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диффереренсиатсияи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физик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-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кимиёв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араён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мушо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Метасоматоз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Диффузия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Инфилтрасия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Каогулятсия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Псевдоморфоз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седиментогенез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аломат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Устувор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Ранг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Сахт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Номувозинат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Майдаг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Ч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адаре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,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маводи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майдатар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амон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адари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дигар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микроорганизм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Зиёданд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Каманд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Бета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Нестанд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 ёфтаанд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маводи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зиёд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Дар зонаи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айр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зонаи нивал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зонаи гумид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зонаи арид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зонаи шелф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Дар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авз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калон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асосан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организм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ури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вомех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10-20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20-50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50-100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100-150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200-250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зонаи оксидшав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ву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меояд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Кислотаи карбон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металл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Коллоид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Метасоматоз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араён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Гидрататсия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Каагулятсия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Декрепитатсия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Гомогенизатсия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Солвататсия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Сабаби асосии зичшавии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шинихо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Фишори па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луг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Присипи Рикке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Гидрататсия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Изоморфизм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Фишурдашав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Ранг аломати асосии зерини ҷинс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шинӣ мебошанд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Диогенетикӣ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Диагностикӣ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Полигенетикӣ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Эпигенетикӣ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spacing w:after="0" w:line="240" w:lineRule="auto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Метагенетикӣ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Намуд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гуногуни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минерал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сабаб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ву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Аутигенез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Аллотигенез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Солвататсия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Декомпрессия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59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Псевдоморфизми зерин фар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йирёб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Ивазкун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замещение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удокун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Дарун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Берун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Минерал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диагенек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Марказит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Флюорит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Гидрослюда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Вермикулит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Слюда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араён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кристаллшавию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азнавкристаллшав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хос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сулоти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пораг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сулоти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сулоти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рег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сулоти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коллоид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сулфат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 азнавкристаллшав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таъсир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мерасонад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Фишор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Газ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арорат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Деффект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пан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кристалл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Сохти атом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 кристаллшавии шиддатнок бештар дучор мешаванд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майдапора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омехта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яклухт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однородные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карбонат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диагенез ан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меёбад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Бо мубодилашавии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Бо мубодилашав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олати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моеъг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Бо камшавии зичии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Бо камшавии мувозинат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Сустшавии фишор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Градиенти геотермии миёна дар платформа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ташкил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меди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~1% дар 100м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~5% дар 100м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~1% дар 100м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~10-12% дар 100м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~15-20% дар 100м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 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маълумот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.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Швецов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удуди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поёнии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ури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ойгир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10-30м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30-50м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60-70м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200-250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200-300м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афсии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зиёди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зонаи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хос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амвори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абиссал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Зонаи назди континентал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Зонаи аэратсия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Зонаи бодх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рдашав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Зонаи со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Суръати гуногуни диагенез ба чи оварда мерасонад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Пайдоиши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яклухт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Нобудшавии 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шиниҳо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Гидролиз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абатпайванд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Чиндоршав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69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Ч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диагенез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?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~20%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~80%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~50%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~60-70%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йирот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аллакай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осилшуда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номида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Диагенетик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Катагенетик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Метагенетик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Дуюм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вторичный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);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Флювиал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баъдидиагенетик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номида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Седиментогенез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Метаморфизм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Изоморфизм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Литогенез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поёнии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изотермхои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100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300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50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200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500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фишор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чунин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Литостатик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Гидростатик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Стресс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Атмостатик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Литостатикӣ ва стресс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 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ӯй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ало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амандии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гравитатсион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капилляр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коденсатсион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равон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артезиан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Асоси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исмати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намакии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об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зеризаминиро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ташкил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менамоянд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Силикат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Оксид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Фосфат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таркиби флюид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зиёд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вомех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Si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Ni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Co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N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Cu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77</w:t>
      </w:r>
      <w:r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val="en-US" w:eastAsia="ru-RU"/>
        </w:rPr>
        <w:t xml:space="preserve">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Минерал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дуюмини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Кварс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Монтмориллонит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Аргиллит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Цеолит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Пироксен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Азнавкристаллшав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ирёбии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таркиб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ирёбии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сохтор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Зиёдшавии андозаи кристалл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Тагйирёбии шакл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Тагйирёбии ранг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79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Азнавкристаллшав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бештар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хос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Пораг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Хемоген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Метаморф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Метасоматик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Минерал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устувори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катагенез 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Хлорит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Монтмориллонит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Бентонит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Каолинит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Галит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Гидрослюда ва хлорит дар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ури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ву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меоянд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~1800м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~3200м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~3400м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~7000м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~8000м;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симоти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сеузвии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Протокатагенез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Мезокатагенез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Гидрокатагенез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Атмокатагенез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Гидрокатагенез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амчун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удокунии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хизмат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мерасонад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Зичии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Таркиби минерал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Сохтори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Характеристикаи модда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абатпайвандии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поёнии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мезокатагенез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таркиби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карбон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модда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муайян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~60%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~75-80%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~80-90%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~90%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~10%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 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табиаташ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чунин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шуда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метавонад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Физик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-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кимиёв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Галоид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Кимиёв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Коллоид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асосии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з 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гузашта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Гил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Аргиллит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Бур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Пелит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Рег;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Метагенез дар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арорати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сурат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мегирад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100-200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200-300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300-400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400-500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&gt;500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vertAlign w:val="superscript"/>
          <w:lang w:eastAsia="ru-RU"/>
        </w:rPr>
        <w:t>0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Реаксияи об дар 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чунин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аст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Иш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Нейтрали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Турш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Эндотерм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Ширин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89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арорати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флюид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ғ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йир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меёбад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Пайваста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стиллолит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Диффузия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абатпайванди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Регенератсия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Бухоршав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илаи метагенез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араён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бартар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доранд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Фишурдашавии об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Псевдоморфизм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Регенератсия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Суффозия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Гидролиз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91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амчун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хоси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Кварсит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Аргиллит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Пелит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Пелитолит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Регсанг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92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стресс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дар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сохтор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нави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осил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Кливажи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оришав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Иероглиф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Механоглиф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Ковоки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Сохтори фунтик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93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Сохтори «дона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абр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шакл»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хос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мебошад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Барои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дона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-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донаи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сементшуда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чинс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кимиёв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Барои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органик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Барои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инс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Барои алеврит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94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Дар 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метагенез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зермар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ила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зерин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фар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қ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Ибтидо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Мезометагенез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Апометагенез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Синметагенез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Тектогенез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95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Метагенези дер монанд аст ба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Катагенези дер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Фатсияи гилсанг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сабз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Форматсияи хлорит-серисат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Фатсияи амфибол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Фатсияи гранулит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96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Гипергенез аввалин шуда аз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ониби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адабиёти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лм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ворид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гашт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?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Геттон 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Вальтер Н.З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Вернадский В.И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Карпинский Е.Д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Ферсман А.Е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97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Аз р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ӯй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маълумот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.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Вассоевич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гипергенез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удо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карда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мешавад ба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Апогипергенез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Постгипергенез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Диагипергенез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Мезогипергенез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Аутигипергенез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98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 w:cs="Lucida Sans Unicode"/>
          <w:color w:val="000000"/>
          <w:sz w:val="28"/>
          <w:szCs w:val="28"/>
          <w:lang w:eastAsia="ru-RU"/>
        </w:rPr>
        <w:t>Ҷ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араён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хоси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гипергенез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ин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оянд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Оксидшав</w:t>
      </w:r>
      <w:r w:rsidRPr="0099363D">
        <w:rPr>
          <w:rFonts w:ascii="Palatino Linotype" w:hAnsi="Palatino Linotype" w:cs="Palatino Linotype"/>
          <w:color w:val="000000"/>
          <w:sz w:val="28"/>
          <w:szCs w:val="28"/>
          <w:lang w:eastAsia="ru-RU"/>
        </w:rPr>
        <w:t>ӣ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Псевдоморфизм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Диагипергенез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Аутигенез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Постгипергенез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99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гидрататсияи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пайвастаги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(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гематит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) 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осил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мешавад</w:t>
      </w:r>
      <w:r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Пирит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Лимонит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Гидраргилит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Серицит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Анкерит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; </w:t>
      </w:r>
    </w:p>
    <w:p w:rsidR="001B4FDB" w:rsidRPr="0099363D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@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100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.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ангоми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гипергенез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реакси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яи гидролиз хос аст ба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: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$A)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Карбонат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$B)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Фосфат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$C)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Алюмосиликат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$D) 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Сулфид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Default="001B4FDB" w:rsidP="00006B91">
      <w:pPr>
        <w:tabs>
          <w:tab w:val="left" w:pos="2160"/>
          <w:tab w:val="left" w:pos="4110"/>
        </w:tabs>
        <w:spacing w:after="0" w:line="240" w:lineRule="auto"/>
        <w:jc w:val="both"/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</w:pPr>
      <w:r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 xml:space="preserve">$E) 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Борат</w:t>
      </w:r>
      <w:r w:rsidRPr="0099363D">
        <w:rPr>
          <w:rFonts w:ascii="Palatino Linotype" w:hAnsi="Palatino Linotype"/>
          <w:color w:val="000000"/>
          <w:sz w:val="28"/>
          <w:szCs w:val="28"/>
          <w:lang w:eastAsia="ru-RU"/>
        </w:rPr>
        <w:t>ҳ</w:t>
      </w:r>
      <w:r w:rsidRPr="0099363D">
        <w:rPr>
          <w:rFonts w:ascii="Palatino Linotype" w:hAnsi="Palatino Linotype" w:cs="Times New Roman Tj"/>
          <w:color w:val="000000"/>
          <w:sz w:val="28"/>
          <w:szCs w:val="28"/>
          <w:lang w:eastAsia="ru-RU"/>
        </w:rPr>
        <w:t>о</w:t>
      </w:r>
      <w:r w:rsidRPr="0099363D">
        <w:rPr>
          <w:rFonts w:ascii="Palatino Linotype" w:hAnsi="Palatino Linotype" w:cs="Times New Roman Tajik 1.0"/>
          <w:color w:val="000000"/>
          <w:sz w:val="28"/>
          <w:szCs w:val="28"/>
          <w:lang w:eastAsia="ru-RU"/>
        </w:rPr>
        <w:t>;</w:t>
      </w:r>
    </w:p>
    <w:p w:rsidR="001B4FDB" w:rsidRPr="0099363D" w:rsidRDefault="001B4FDB">
      <w:pPr>
        <w:rPr>
          <w:rFonts w:ascii="Palatino Linotype" w:hAnsi="Palatino Linotype"/>
        </w:rPr>
      </w:pPr>
    </w:p>
    <w:sectPr w:rsidR="001B4FDB" w:rsidRPr="0099363D" w:rsidSect="00215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25F3"/>
    <w:rsid w:val="00006B91"/>
    <w:rsid w:val="001B4FDB"/>
    <w:rsid w:val="001F59A9"/>
    <w:rsid w:val="00215E4E"/>
    <w:rsid w:val="00656C1F"/>
    <w:rsid w:val="00850D22"/>
    <w:rsid w:val="0099363D"/>
    <w:rsid w:val="00CB1941"/>
    <w:rsid w:val="00E925F3"/>
    <w:rsid w:val="00F57401"/>
    <w:rsid w:val="00FA5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E4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6B91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6B9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006B91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6B9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20</Pages>
  <Words>2279</Words>
  <Characters>12991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3</cp:revision>
  <dcterms:created xsi:type="dcterms:W3CDTF">2025-12-01T08:11:00Z</dcterms:created>
  <dcterms:modified xsi:type="dcterms:W3CDTF">2025-12-02T03:00:00Z</dcterms:modified>
</cp:coreProperties>
</file>